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2D766F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2D766F" w:rsidRDefault="00A475D5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2D766F" w:rsidRPr="002D766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2D766F" w:rsidRPr="002D766F">
              <w:rPr>
                <w:lang w:val="el-GR"/>
              </w:rPr>
              <w:t xml:space="preserve"> </w:t>
            </w:r>
            <w:r w:rsidR="002D766F" w:rsidRPr="002D766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Εκπαιδευτικό πρόπλασμα για βρογχοσκόπηση</w:t>
            </w:r>
            <w:bookmarkStart w:id="0" w:name="_GoBack"/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D766F" w:rsidRPr="004E67E9" w:rsidTr="004E43CD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F" w:rsidRPr="002D766F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AirSim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Advance Bronchi X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έτοιμο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π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ρος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χρήση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(AA95100X)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D766F" w:rsidRPr="004E67E9" w:rsidTr="004E43CD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F" w:rsidRPr="002D766F" w:rsidRDefault="002D766F" w:rsidP="002D766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θήκη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μετ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αφοράς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AirSim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Advance Bronchi X (ABAG01)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D766F" w:rsidRPr="004E67E9" w:rsidTr="004E43CD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F" w:rsidRPr="002D766F" w:rsidRDefault="002D766F" w:rsidP="002D766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φιάλη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λι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παντικού 100 ml (TL001)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D766F" w:rsidRPr="004E67E9" w:rsidTr="004E43C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F" w:rsidRPr="002D766F" w:rsidRDefault="002D766F" w:rsidP="002D766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2 σετ αυτοκόλλητων επιθεμάτων (προσαρμόζονται στις βεντούζες για αυξημένη σταθερότητα, εφόσον απαιτείται)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D766F" w:rsidRPr="004E67E9" w:rsidTr="004E43CD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F" w:rsidRPr="002D766F" w:rsidRDefault="002D766F" w:rsidP="002D766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Συνιστώμενα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Μεγέθη Εξοπλισμού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 xml:space="preserve">7.0–7.5 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mm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ID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για ρινική διασωλήνωση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 xml:space="preserve">8.0–9.0 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mm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ID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για στοματική διασωλήνωση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 xml:space="preserve">Μεγάλη / Μέγεθος 6 για μάσκα αερισμού 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BVM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 xml:space="preserve">Μεγέθη 3–5 για λαρυγγικές μάσκες 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LMA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 xml:space="preserve">Αντίστοιχα μεγέθη για άλλες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υπεργλωττιδικές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συσκευές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>Μέγεθος 35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F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–37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F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για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ενδοβρογχικούς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σωλήνες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D766F" w:rsidRPr="004E67E9" w:rsidTr="004E43C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F" w:rsidRPr="002D766F" w:rsidRDefault="002D766F" w:rsidP="002D766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Διαδικασίες που υποστηρίζονται: Διαγνωστική βρογχοσκόπηση, Τεχνικές απομόνωσης πνεύμονα με αριστερούς και δεξιούς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ενδοβρογχικούς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σωλήνες και βρογχικούς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αποκλειστές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Τεχνικές αναρρόφησης πνεύμονα, Διπλή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ρινοτραχειακή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διασωλήνωση, Τεχνικές αερισμού με ασκό-βαλβίδα-μάσκα (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BVM</w:t>
            </w:r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), Πλήρες φάσμα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υπεργλωττιδικών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συσκευών, Άμεση λαρυγγοσκόπηση, Εισαγωγή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ενδοτραχειακού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σωλήνα, Εξέταση με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ινοοπτική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ενδοσκόπηση σε εγρήγορση, Τεχνικές μονόπλευρης απομόνωσης πνεύμονα, Εισαγωγή σωλήνα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Combitube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2D766F" w:rsidRPr="004E67E9" w:rsidTr="004E43C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D766F" w:rsidRPr="002D766F" w:rsidRDefault="002D766F" w:rsidP="002D766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6F" w:rsidRPr="002D766F" w:rsidRDefault="002D766F" w:rsidP="002D766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Εγγύηση</w:t>
            </w:r>
            <w:proofErr w:type="spellEnd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1 </w:t>
            </w:r>
            <w:proofErr w:type="spellStart"/>
            <w:r w:rsidRPr="002D766F">
              <w:rPr>
                <w:rFonts w:ascii="Tahoma" w:hAnsi="Tahoma" w:cs="Tahoma"/>
                <w:color w:val="000000"/>
                <w:sz w:val="18"/>
                <w:szCs w:val="18"/>
              </w:rPr>
              <w:t>έτος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2D766F" w:rsidRPr="002D766F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766F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766F" w:rsidRPr="004E67E9" w:rsidRDefault="002D766F" w:rsidP="002D76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2D766F"/>
    <w:rsid w:val="007735E4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AE4A3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AC44BE94</Template>
  <TotalTime>1</TotalTime>
  <Pages>1</Pages>
  <Words>208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2025-12-16T12:20:00Z</dcterms:created>
  <dcterms:modified xsi:type="dcterms:W3CDTF">2025-12-16T12:20:00Z</dcterms:modified>
</cp:coreProperties>
</file>